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C2A18" w14:textId="77777777" w:rsidR="00671CEB" w:rsidRDefault="00671CEB" w:rsidP="00671CE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Simon GEFFREY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fl.1446)</w:t>
      </w:r>
    </w:p>
    <w:p w14:paraId="5EE7AF03" w14:textId="77777777" w:rsidR="00671CEB" w:rsidRDefault="00671CEB" w:rsidP="00671CE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Aylsham, Norfolk. Brasier.</w:t>
      </w:r>
    </w:p>
    <w:p w14:paraId="7931ED30" w14:textId="77777777" w:rsidR="00671CEB" w:rsidRDefault="00671CEB" w:rsidP="00671CEB">
      <w:pPr>
        <w:pStyle w:val="NoSpacing"/>
        <w:jc w:val="both"/>
        <w:rPr>
          <w:rFonts w:cs="Times New Roman"/>
          <w:szCs w:val="24"/>
        </w:rPr>
      </w:pPr>
    </w:p>
    <w:p w14:paraId="0B65483F" w14:textId="77777777" w:rsidR="00671CEB" w:rsidRDefault="00671CEB" w:rsidP="00671CEB">
      <w:pPr>
        <w:pStyle w:val="NoSpacing"/>
        <w:jc w:val="both"/>
        <w:rPr>
          <w:rFonts w:cs="Times New Roman"/>
          <w:szCs w:val="24"/>
        </w:rPr>
      </w:pPr>
    </w:p>
    <w:p w14:paraId="47914B77" w14:textId="77777777" w:rsidR="00671CEB" w:rsidRDefault="00671CEB" w:rsidP="00671CE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1446</w:t>
      </w:r>
      <w:r>
        <w:rPr>
          <w:rFonts w:cs="Times New Roman"/>
          <w:szCs w:val="24"/>
        </w:rPr>
        <w:tab/>
        <w:t xml:space="preserve">He made a plaint of debt against John Wyles of Great </w:t>
      </w:r>
      <w:proofErr w:type="spellStart"/>
      <w:r>
        <w:rPr>
          <w:rFonts w:cs="Times New Roman"/>
          <w:szCs w:val="24"/>
        </w:rPr>
        <w:t>Ryburgh</w:t>
      </w:r>
      <w:proofErr w:type="spellEnd"/>
      <w:r>
        <w:rPr>
          <w:rFonts w:cs="Times New Roman"/>
          <w:szCs w:val="24"/>
        </w:rPr>
        <w:t xml:space="preserve">, </w:t>
      </w:r>
    </w:p>
    <w:p w14:paraId="2C08DF03" w14:textId="77777777" w:rsidR="00671CEB" w:rsidRDefault="00671CEB" w:rsidP="00671CE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yeoman(q.v.), and four others.</w:t>
      </w:r>
    </w:p>
    <w:p w14:paraId="6B603434" w14:textId="77777777" w:rsidR="00671CEB" w:rsidRDefault="00671CEB" w:rsidP="00671CE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F7DF8">
          <w:rPr>
            <w:rStyle w:val="Hyperlink"/>
            <w:rFonts w:cs="Times New Roman"/>
            <w:szCs w:val="24"/>
          </w:rPr>
          <w:t>https://waalt.uh.edu/index.php/IDXCP40no740</w:t>
        </w:r>
      </w:hyperlink>
      <w:r>
        <w:rPr>
          <w:rFonts w:cs="Times New Roman"/>
          <w:szCs w:val="24"/>
        </w:rPr>
        <w:t xml:space="preserve"> )</w:t>
      </w:r>
    </w:p>
    <w:p w14:paraId="64BF9EFB" w14:textId="77777777" w:rsidR="00671CEB" w:rsidRDefault="00671CEB" w:rsidP="00671CEB">
      <w:pPr>
        <w:pStyle w:val="NoSpacing"/>
        <w:jc w:val="both"/>
        <w:rPr>
          <w:rFonts w:cs="Times New Roman"/>
          <w:szCs w:val="24"/>
        </w:rPr>
      </w:pPr>
    </w:p>
    <w:p w14:paraId="2642F933" w14:textId="77777777" w:rsidR="00671CEB" w:rsidRDefault="00671CEB" w:rsidP="00671CEB">
      <w:pPr>
        <w:pStyle w:val="NoSpacing"/>
        <w:jc w:val="both"/>
        <w:rPr>
          <w:rFonts w:cs="Times New Roman"/>
          <w:szCs w:val="24"/>
        </w:rPr>
      </w:pPr>
    </w:p>
    <w:p w14:paraId="725ED039" w14:textId="77777777" w:rsidR="00671CEB" w:rsidRDefault="00671CEB" w:rsidP="00671CE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21 November 2023</w:t>
      </w:r>
    </w:p>
    <w:p w14:paraId="5B69491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2D687" w14:textId="77777777" w:rsidR="00671CEB" w:rsidRDefault="00671CEB" w:rsidP="009139A6">
      <w:r>
        <w:separator/>
      </w:r>
    </w:p>
  </w:endnote>
  <w:endnote w:type="continuationSeparator" w:id="0">
    <w:p w14:paraId="15C9404D" w14:textId="77777777" w:rsidR="00671CEB" w:rsidRDefault="00671CE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149F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AA9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2F7C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59C38" w14:textId="77777777" w:rsidR="00671CEB" w:rsidRDefault="00671CEB" w:rsidP="009139A6">
      <w:r>
        <w:separator/>
      </w:r>
    </w:p>
  </w:footnote>
  <w:footnote w:type="continuationSeparator" w:id="0">
    <w:p w14:paraId="19CF4683" w14:textId="77777777" w:rsidR="00671CEB" w:rsidRDefault="00671CE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DA1F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6A4C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14A0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CEB"/>
    <w:rsid w:val="000666E0"/>
    <w:rsid w:val="002510B7"/>
    <w:rsid w:val="005C130B"/>
    <w:rsid w:val="00671CE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0A2921"/>
  <w15:chartTrackingRefBased/>
  <w15:docId w15:val="{DD7BC365-86FB-4724-BC6C-04DC67DD8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71CE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4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2023-11-24T16:27:00Z</dcterms:created>
  <dcterms:modified xsi:type="dcterms:W3CDTF">2023-11-24T16:27:00Z</dcterms:modified>
</cp:coreProperties>
</file>